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C5EA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Morgan GOGH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E8F8C08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3FBE9A5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23F3782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414487" w14:textId="77777777" w:rsidR="00A93F4A" w:rsidRDefault="00A93F4A" w:rsidP="00A93F4A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68EEC1C3" w14:textId="77777777" w:rsidR="00A93F4A" w:rsidRPr="00065994" w:rsidRDefault="00A93F4A" w:rsidP="00A93F4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A8C4410" w14:textId="77777777" w:rsidR="00A93F4A" w:rsidRPr="00065994" w:rsidRDefault="00A93F4A" w:rsidP="00A93F4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21BD4B4" w14:textId="77777777" w:rsidR="00A93F4A" w:rsidRDefault="00A93F4A" w:rsidP="00A93F4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0BBF4C0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A95127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9B121E" w14:textId="77777777" w:rsidR="00A93F4A" w:rsidRDefault="00A93F4A" w:rsidP="00A93F4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3666A1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61928" w14:textId="77777777" w:rsidR="00A93F4A" w:rsidRDefault="00A93F4A" w:rsidP="009139A6">
      <w:r>
        <w:separator/>
      </w:r>
    </w:p>
  </w:endnote>
  <w:endnote w:type="continuationSeparator" w:id="0">
    <w:p w14:paraId="59E2D539" w14:textId="77777777" w:rsidR="00A93F4A" w:rsidRDefault="00A93F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8A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73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01A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29C8" w14:textId="77777777" w:rsidR="00A93F4A" w:rsidRDefault="00A93F4A" w:rsidP="009139A6">
      <w:r>
        <w:separator/>
      </w:r>
    </w:p>
  </w:footnote>
  <w:footnote w:type="continuationSeparator" w:id="0">
    <w:p w14:paraId="22839C33" w14:textId="77777777" w:rsidR="00A93F4A" w:rsidRDefault="00A93F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E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6F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31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4A"/>
    <w:rsid w:val="000666E0"/>
    <w:rsid w:val="002510B7"/>
    <w:rsid w:val="005C130B"/>
    <w:rsid w:val="00826F5C"/>
    <w:rsid w:val="009139A6"/>
    <w:rsid w:val="009448BB"/>
    <w:rsid w:val="00947624"/>
    <w:rsid w:val="00A3176C"/>
    <w:rsid w:val="00A93F4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0E75A"/>
  <w15:chartTrackingRefBased/>
  <w15:docId w15:val="{FDC72B93-822E-4E12-A964-82674E08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2023-06-30T18:10:00Z</dcterms:created>
  <dcterms:modified xsi:type="dcterms:W3CDTF">2023-06-30T18:11:00Z</dcterms:modified>
</cp:coreProperties>
</file>